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088F977" w14:textId="77777777" w:rsidR="00C63716" w:rsidRDefault="00C63716" w:rsidP="00C6371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Robert RYCOT</w:t>
      </w:r>
      <w:r>
        <w:rPr>
          <w:rFonts w:ascii="Times New Roman" w:hAnsi="Times New Roman" w:cs="Times New Roman"/>
        </w:rPr>
        <w:t xml:space="preserve">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14:paraId="51D74FAD" w14:textId="77777777" w:rsidR="00C63716" w:rsidRDefault="00C63716" w:rsidP="00C6371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of Leighton Buzzard, Berkshire. Yeoman.</w:t>
      </w:r>
    </w:p>
    <w:p w14:paraId="4C188D05" w14:textId="77777777" w:rsidR="00C63716" w:rsidRDefault="00C63716" w:rsidP="00C63716">
      <w:pPr>
        <w:rPr>
          <w:rFonts w:ascii="Times New Roman" w:hAnsi="Times New Roman" w:cs="Times New Roman"/>
        </w:rPr>
      </w:pPr>
    </w:p>
    <w:p w14:paraId="64E6C53E" w14:textId="77777777" w:rsidR="00C63716" w:rsidRDefault="00C63716" w:rsidP="00C63716">
      <w:pPr>
        <w:rPr>
          <w:rFonts w:ascii="Times New Roman" w:hAnsi="Times New Roman" w:cs="Times New Roman"/>
        </w:rPr>
      </w:pPr>
    </w:p>
    <w:p w14:paraId="0429BFDB" w14:textId="77777777" w:rsidR="00C63716" w:rsidRDefault="00C63716" w:rsidP="00C6371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Richard </w:t>
      </w:r>
      <w:proofErr w:type="spellStart"/>
      <w:r>
        <w:rPr>
          <w:rFonts w:ascii="Times New Roman" w:hAnsi="Times New Roman" w:cs="Times New Roman"/>
        </w:rPr>
        <w:t>Nassh</w:t>
      </w:r>
      <w:proofErr w:type="spellEnd"/>
      <w:r>
        <w:rPr>
          <w:rFonts w:ascii="Times New Roman" w:hAnsi="Times New Roman" w:cs="Times New Roman"/>
        </w:rPr>
        <w:t>(q.v.) brought a plaint of debt against him and Thomas</w:t>
      </w:r>
    </w:p>
    <w:p w14:paraId="50B1F05A" w14:textId="77777777" w:rsidR="00C63716" w:rsidRDefault="00C63716" w:rsidP="00C6371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proofErr w:type="spellStart"/>
      <w:r>
        <w:rPr>
          <w:rFonts w:ascii="Times New Roman" w:hAnsi="Times New Roman" w:cs="Times New Roman"/>
        </w:rPr>
        <w:t>Kegill</w:t>
      </w:r>
      <w:proofErr w:type="spellEnd"/>
      <w:r>
        <w:rPr>
          <w:rFonts w:ascii="Times New Roman" w:hAnsi="Times New Roman" w:cs="Times New Roman"/>
        </w:rPr>
        <w:t xml:space="preserve"> of </w:t>
      </w:r>
      <w:proofErr w:type="spellStart"/>
      <w:r>
        <w:rPr>
          <w:rFonts w:ascii="Times New Roman" w:hAnsi="Times New Roman" w:cs="Times New Roman"/>
        </w:rPr>
        <w:t>Tottenhoe</w:t>
      </w:r>
      <w:proofErr w:type="spellEnd"/>
      <w:r>
        <w:rPr>
          <w:rFonts w:ascii="Times New Roman" w:hAnsi="Times New Roman" w:cs="Times New Roman"/>
        </w:rPr>
        <w:t>(q.v.).</w:t>
      </w:r>
    </w:p>
    <w:p w14:paraId="555E8496" w14:textId="77777777" w:rsidR="00C63716" w:rsidRDefault="00C63716" w:rsidP="00C6371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(http://aalt.law.uh.edu/Indices/CP40Indices/CP40no888Pl.htm)</w:t>
      </w:r>
    </w:p>
    <w:p w14:paraId="26114ACE" w14:textId="77777777" w:rsidR="00C63716" w:rsidRDefault="00C63716" w:rsidP="00C63716">
      <w:pPr>
        <w:rPr>
          <w:rFonts w:ascii="Times New Roman" w:hAnsi="Times New Roman" w:cs="Times New Roman"/>
        </w:rPr>
      </w:pPr>
    </w:p>
    <w:p w14:paraId="006F924A" w14:textId="77777777" w:rsidR="00C63716" w:rsidRDefault="00C63716" w:rsidP="00C63716">
      <w:pPr>
        <w:rPr>
          <w:rFonts w:ascii="Times New Roman" w:hAnsi="Times New Roman" w:cs="Times New Roman"/>
        </w:rPr>
      </w:pPr>
    </w:p>
    <w:p w14:paraId="534BBF01" w14:textId="77777777" w:rsidR="00C63716" w:rsidRDefault="00C63716" w:rsidP="00C6371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10 July 2018</w:t>
      </w:r>
    </w:p>
    <w:p w14:paraId="16F12514" w14:textId="77777777" w:rsidR="006B2F86" w:rsidRPr="00E71FC3" w:rsidRDefault="00C63716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0616618" w14:textId="77777777" w:rsidR="00C63716" w:rsidRDefault="00C63716" w:rsidP="00E71FC3">
      <w:r>
        <w:separator/>
      </w:r>
    </w:p>
  </w:endnote>
  <w:endnote w:type="continuationSeparator" w:id="0">
    <w:p w14:paraId="26C4C7BB" w14:textId="77777777" w:rsidR="00C63716" w:rsidRDefault="00C63716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9A2A56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C282F35" w14:textId="77777777" w:rsidR="00C63716" w:rsidRDefault="00C63716" w:rsidP="00E71FC3">
      <w:r>
        <w:separator/>
      </w:r>
    </w:p>
  </w:footnote>
  <w:footnote w:type="continuationSeparator" w:id="0">
    <w:p w14:paraId="7C932C52" w14:textId="77777777" w:rsidR="00C63716" w:rsidRDefault="00C63716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3716"/>
    <w:rsid w:val="001A7C09"/>
    <w:rsid w:val="00577BD5"/>
    <w:rsid w:val="00656CBA"/>
    <w:rsid w:val="006A1F77"/>
    <w:rsid w:val="00733BE7"/>
    <w:rsid w:val="00AB52E8"/>
    <w:rsid w:val="00B16D3F"/>
    <w:rsid w:val="00BB41AC"/>
    <w:rsid w:val="00C63716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9DC4512"/>
  <w15:chartTrackingRefBased/>
  <w15:docId w15:val="{6DB95C9B-DF41-4373-8FBB-D18B00D2E1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C63716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37</Words>
  <Characters>214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2018-07-28T19:31:00Z</dcterms:created>
  <dcterms:modified xsi:type="dcterms:W3CDTF">2018-07-28T19:32:00Z</dcterms:modified>
</cp:coreProperties>
</file>